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8D1" w:rsidRDefault="008D08D1" w:rsidP="003300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D08D1" w:rsidRDefault="008D08D1" w:rsidP="003300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D08D1" w:rsidRDefault="008D08D1" w:rsidP="003300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8D08D1" w:rsidRDefault="008D08D1" w:rsidP="003300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8D08D1">
        <w:tc>
          <w:tcPr>
            <w:tcW w:w="1384" w:type="dxa"/>
            <w:vMerge w:val="restart"/>
            <w:vAlign w:val="center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8D08D1" w:rsidRDefault="008D08D1" w:rsidP="00A81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D08D1">
        <w:tc>
          <w:tcPr>
            <w:tcW w:w="1384" w:type="dxa"/>
            <w:vMerge/>
            <w:vAlign w:val="center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D08D1" w:rsidRPr="00A81F56" w:rsidRDefault="008D08D1" w:rsidP="00A81F56">
            <w:pPr>
              <w:jc w:val="center"/>
              <w:rPr>
                <w:sz w:val="20"/>
                <w:szCs w:val="20"/>
                <w:lang w:eastAsia="en-US"/>
              </w:rPr>
            </w:pPr>
            <w:r w:rsidRPr="00A81F5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D08D1" w:rsidRDefault="008D08D1" w:rsidP="00FE1A55">
            <w:pPr>
              <w:rPr>
                <w:lang w:eastAsia="en-US"/>
              </w:rPr>
            </w:pPr>
          </w:p>
        </w:tc>
      </w:tr>
      <w:tr w:rsidR="008D08D1">
        <w:trPr>
          <w:trHeight w:val="2030"/>
        </w:trPr>
        <w:tc>
          <w:tcPr>
            <w:tcW w:w="1384" w:type="dxa"/>
          </w:tcPr>
          <w:p w:rsidR="008D08D1" w:rsidRPr="00A81F56" w:rsidRDefault="008D08D1" w:rsidP="00FE1A55">
            <w:pPr>
              <w:rPr>
                <w:color w:val="333333"/>
                <w:lang w:eastAsia="en-US"/>
              </w:rPr>
            </w:pPr>
            <w:r w:rsidRPr="00A81F56">
              <w:rPr>
                <w:color w:val="333333"/>
                <w:lang w:eastAsia="en-US"/>
              </w:rPr>
              <w:t>Кузьми-ных Е.Н.</w:t>
            </w:r>
          </w:p>
        </w:tc>
        <w:tc>
          <w:tcPr>
            <w:tcW w:w="1602" w:type="dxa"/>
          </w:tcPr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Потапов-ским детским садом</w:t>
            </w:r>
            <w:r w:rsidRPr="00A81F56">
              <w:rPr>
                <w:color w:val="333333"/>
                <w:lang w:eastAsia="en-US"/>
              </w:rPr>
              <w:t xml:space="preserve"> «Ромашка»</w:t>
            </w:r>
          </w:p>
        </w:tc>
        <w:tc>
          <w:tcPr>
            <w:tcW w:w="1079" w:type="dxa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D08D1" w:rsidRPr="00A81F56" w:rsidRDefault="008D08D1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D08D1" w:rsidRPr="00A81F56" w:rsidRDefault="008D08D1" w:rsidP="00FE1A55">
            <w:pPr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D08D1" w:rsidRPr="00A81F56" w:rsidRDefault="008D08D1" w:rsidP="00FE1A55">
            <w:pPr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8D08D1" w:rsidRDefault="008D08D1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8D08D1" w:rsidRDefault="008D08D1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 приуса-дебный</w:t>
            </w:r>
          </w:p>
        </w:tc>
        <w:tc>
          <w:tcPr>
            <w:tcW w:w="1080" w:type="dxa"/>
          </w:tcPr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  <w:r w:rsidRPr="00A81F56">
              <w:rPr>
                <w:color w:val="333333"/>
                <w:lang w:eastAsia="en-US"/>
              </w:rPr>
              <w:t>32</w:t>
            </w:r>
          </w:p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447</w:t>
            </w:r>
          </w:p>
        </w:tc>
        <w:tc>
          <w:tcPr>
            <w:tcW w:w="1080" w:type="dxa"/>
          </w:tcPr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  <w:r w:rsidRPr="00A81F56">
              <w:rPr>
                <w:color w:val="333333"/>
                <w:lang w:eastAsia="en-US"/>
              </w:rPr>
              <w:t>Россия</w:t>
            </w:r>
          </w:p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D08D1" w:rsidRPr="009E3441" w:rsidRDefault="008D08D1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8D08D1" w:rsidRPr="00A81F56" w:rsidRDefault="008D08D1" w:rsidP="00FE1A55">
            <w:pPr>
              <w:rPr>
                <w:color w:val="333333"/>
                <w:lang w:eastAsia="en-US"/>
              </w:rPr>
            </w:pPr>
            <w:r w:rsidRPr="00A81F56">
              <w:rPr>
                <w:color w:val="333333"/>
                <w:lang w:eastAsia="en-US"/>
              </w:rPr>
              <w:t>200961,91</w:t>
            </w:r>
          </w:p>
        </w:tc>
        <w:tc>
          <w:tcPr>
            <w:tcW w:w="1740" w:type="dxa"/>
          </w:tcPr>
          <w:p w:rsidR="008D08D1" w:rsidRPr="00A81F56" w:rsidRDefault="008D08D1" w:rsidP="00FE1A55">
            <w:pPr>
              <w:rPr>
                <w:color w:val="333333"/>
                <w:lang w:val="en-US" w:eastAsia="en-US"/>
              </w:rPr>
            </w:pPr>
          </w:p>
        </w:tc>
      </w:tr>
      <w:tr w:rsidR="008D08D1">
        <w:trPr>
          <w:trHeight w:val="839"/>
        </w:trPr>
        <w:tc>
          <w:tcPr>
            <w:tcW w:w="1384" w:type="dxa"/>
          </w:tcPr>
          <w:p w:rsidR="008D08D1" w:rsidRPr="00373AFF" w:rsidRDefault="008D08D1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8D08D1" w:rsidRPr="00A81F56" w:rsidRDefault="008D08D1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8D08D1" w:rsidRDefault="008D08D1" w:rsidP="00A81F56">
            <w:pPr>
              <w:pStyle w:val="ListParagraph"/>
              <w:numPr>
                <w:ilvl w:val="0"/>
                <w:numId w:val="1"/>
              </w:numPr>
              <w:ind w:left="-9" w:hanging="871"/>
              <w:rPr>
                <w:lang w:eastAsia="en-US"/>
              </w:rPr>
            </w:pPr>
            <w:r w:rsidRPr="00AD3C05">
              <w:rPr>
                <w:lang w:eastAsia="en-US"/>
              </w:rPr>
              <w:t>1) Кварти</w:t>
            </w:r>
            <w:r>
              <w:rPr>
                <w:lang w:eastAsia="en-US"/>
              </w:rPr>
              <w:t>-</w:t>
            </w:r>
            <w:r w:rsidRPr="00AD3C05">
              <w:rPr>
                <w:lang w:eastAsia="en-US"/>
              </w:rPr>
              <w:t>ра</w:t>
            </w:r>
          </w:p>
          <w:p w:rsidR="008D08D1" w:rsidRPr="00AD3C05" w:rsidRDefault="008D08D1" w:rsidP="00A81F56">
            <w:pPr>
              <w:pStyle w:val="ListParagraph"/>
              <w:numPr>
                <w:ilvl w:val="0"/>
                <w:numId w:val="1"/>
              </w:numPr>
              <w:ind w:left="-9" w:hanging="871"/>
              <w:rPr>
                <w:lang w:eastAsia="en-US"/>
              </w:rPr>
            </w:pPr>
            <w:r>
              <w:rPr>
                <w:lang w:eastAsia="en-US"/>
              </w:rPr>
              <w:t>2) Земель-ный участок приуса-дебный</w:t>
            </w:r>
          </w:p>
        </w:tc>
        <w:tc>
          <w:tcPr>
            <w:tcW w:w="1080" w:type="dxa"/>
          </w:tcPr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Индивидуаль</w:t>
            </w:r>
            <w:r>
              <w:rPr>
                <w:color w:val="800000"/>
                <w:lang w:eastAsia="en-US"/>
              </w:rPr>
              <w:t>-</w:t>
            </w:r>
            <w:r w:rsidRPr="00A81F56">
              <w:rPr>
                <w:color w:val="800000"/>
                <w:lang w:eastAsia="en-US"/>
              </w:rPr>
              <w:t>ная</w:t>
            </w: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Индиви-дуаль-ная</w:t>
            </w:r>
          </w:p>
        </w:tc>
        <w:tc>
          <w:tcPr>
            <w:tcW w:w="1080" w:type="dxa"/>
          </w:tcPr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32</w:t>
            </w: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447</w:t>
            </w:r>
          </w:p>
        </w:tc>
        <w:tc>
          <w:tcPr>
            <w:tcW w:w="971" w:type="dxa"/>
          </w:tcPr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Россия</w:t>
            </w: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  <w:r w:rsidRPr="00A81F56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8D08D1" w:rsidRDefault="008D08D1" w:rsidP="00FE1A5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D08D1" w:rsidRPr="00A81F56" w:rsidRDefault="008D08D1" w:rsidP="00A81F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D08D1" w:rsidRPr="00A81F56" w:rsidRDefault="008D08D1" w:rsidP="00AD3C05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8D08D1" w:rsidRPr="00A81F56" w:rsidRDefault="008D08D1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8D08D1" w:rsidRPr="00373AFF" w:rsidRDefault="008D08D1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74960,56</w:t>
            </w:r>
          </w:p>
        </w:tc>
        <w:tc>
          <w:tcPr>
            <w:tcW w:w="1740" w:type="dxa"/>
          </w:tcPr>
          <w:p w:rsidR="008D08D1" w:rsidRPr="00A81F56" w:rsidRDefault="008D08D1" w:rsidP="00FE1A55">
            <w:pPr>
              <w:rPr>
                <w:color w:val="800000"/>
                <w:lang w:eastAsia="en-US"/>
              </w:rPr>
            </w:pPr>
          </w:p>
        </w:tc>
      </w:tr>
    </w:tbl>
    <w:p w:rsidR="008D08D1" w:rsidRDefault="008D08D1" w:rsidP="003300A0">
      <w:pPr>
        <w:rPr>
          <w:color w:val="800000"/>
        </w:rPr>
      </w:pPr>
    </w:p>
    <w:p w:rsidR="008D08D1" w:rsidRDefault="008D08D1" w:rsidP="003300A0"/>
    <w:p w:rsidR="008D08D1" w:rsidRDefault="008D08D1" w:rsidP="003300A0"/>
    <w:p w:rsidR="008D08D1" w:rsidRDefault="008D08D1" w:rsidP="003300A0"/>
    <w:p w:rsidR="008D08D1" w:rsidRDefault="008D08D1" w:rsidP="003300A0"/>
    <w:p w:rsidR="008D08D1" w:rsidRDefault="008D08D1" w:rsidP="003300A0"/>
    <w:p w:rsidR="008D08D1" w:rsidRPr="003300A0" w:rsidRDefault="008D08D1" w:rsidP="003300A0"/>
    <w:sectPr w:rsidR="008D08D1" w:rsidRPr="003300A0" w:rsidSect="003300A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0A0"/>
    <w:rsid w:val="00081368"/>
    <w:rsid w:val="001103BF"/>
    <w:rsid w:val="00257B0A"/>
    <w:rsid w:val="003300A0"/>
    <w:rsid w:val="00373AFF"/>
    <w:rsid w:val="004C3825"/>
    <w:rsid w:val="00652467"/>
    <w:rsid w:val="008D08D1"/>
    <w:rsid w:val="00940C31"/>
    <w:rsid w:val="009E3441"/>
    <w:rsid w:val="00A66C9B"/>
    <w:rsid w:val="00A81F56"/>
    <w:rsid w:val="00AD3C05"/>
    <w:rsid w:val="00AE3734"/>
    <w:rsid w:val="00CA60E9"/>
    <w:rsid w:val="00D25CC4"/>
    <w:rsid w:val="00E22F1F"/>
    <w:rsid w:val="00EC6B7B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0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300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C6B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2</Pages>
  <Words>140</Words>
  <Characters>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2014-05-13T03:59:00Z</dcterms:created>
  <dcterms:modified xsi:type="dcterms:W3CDTF">2014-05-20T03:34:00Z</dcterms:modified>
</cp:coreProperties>
</file>